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304F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D5304F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4FE" w14:textId="77777777" w:rsidR="00C44B8B" w:rsidRPr="00C56F68" w:rsidRDefault="00B03D0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</w:rPr>
              <w:t>202A_002</w:t>
            </w:r>
          </w:p>
        </w:tc>
      </w:tr>
      <w:tr w:rsidR="00A67559" w:rsidRPr="00AD3C21" w14:paraId="4D5305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501" w14:textId="77777777" w:rsidR="00A67559" w:rsidRPr="00B03D05" w:rsidRDefault="00A3525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3D05">
              <w:rPr>
                <w:b/>
                <w:sz w:val="26"/>
                <w:szCs w:val="26"/>
                <w:lang w:val="en-US"/>
              </w:rPr>
              <w:t>2219052</w:t>
            </w:r>
          </w:p>
        </w:tc>
      </w:tr>
    </w:tbl>
    <w:p w14:paraId="4D53050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D53050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53050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53050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53050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D530508" w14:textId="77777777" w:rsidR="00C44B8B" w:rsidRPr="00CB6078" w:rsidRDefault="00C44B8B" w:rsidP="00C44B8B"/>
    <w:p w14:paraId="4D530509" w14:textId="77777777" w:rsidR="00C44B8B" w:rsidRPr="00CB6078" w:rsidRDefault="00C44B8B" w:rsidP="00C44B8B"/>
    <w:p w14:paraId="4D53050A" w14:textId="77777777" w:rsidR="00C44B8B" w:rsidRPr="00CB6078" w:rsidRDefault="00C44B8B" w:rsidP="00C44B8B"/>
    <w:p w14:paraId="4D53050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53050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D53050D" w14:textId="77777777" w:rsidR="00612811" w:rsidRPr="006523A8" w:rsidRDefault="00CC175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523A8" w:rsidRPr="006523A8">
        <w:rPr>
          <w:b/>
          <w:sz w:val="26"/>
          <w:szCs w:val="26"/>
        </w:rPr>
        <w:t>Узел крепления КГП-7-2Б</w:t>
      </w:r>
      <w:r>
        <w:rPr>
          <w:b/>
          <w:sz w:val="26"/>
          <w:szCs w:val="26"/>
        </w:rPr>
        <w:t>)</w:t>
      </w:r>
      <w:r w:rsidR="00DC60C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523A8">
        <w:rPr>
          <w:b/>
          <w:sz w:val="26"/>
          <w:szCs w:val="26"/>
        </w:rPr>
        <w:t xml:space="preserve"> </w:t>
      </w:r>
      <w:r w:rsidR="00AA670B" w:rsidRPr="00DC60C1">
        <w:rPr>
          <w:b/>
          <w:sz w:val="26"/>
          <w:szCs w:val="26"/>
          <w:u w:val="single"/>
        </w:rPr>
        <w:t>202</w:t>
      </w:r>
      <w:r w:rsidR="00AA670B" w:rsidRPr="00DC60C1">
        <w:rPr>
          <w:b/>
          <w:sz w:val="26"/>
          <w:szCs w:val="26"/>
          <w:u w:val="single"/>
          <w:lang w:val="en-US"/>
        </w:rPr>
        <w:t>A</w:t>
      </w:r>
    </w:p>
    <w:p w14:paraId="4D53050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5305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10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770408" w:rsidRPr="00770408">
        <w:rPr>
          <w:sz w:val="24"/>
          <w:szCs w:val="24"/>
        </w:rPr>
        <w:t>линейной арматуры и гасителей вибрации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4F4E9E" w:rsidRPr="00E205A9">
        <w:rPr>
          <w:sz w:val="24"/>
          <w:szCs w:val="24"/>
        </w:rPr>
        <w:t xml:space="preserve">параметрам </w:t>
      </w:r>
      <w:bookmarkStart w:id="0" w:name="Поле4"/>
      <w:r w:rsidR="00CE3361" w:rsidRPr="0066687C">
        <w:rPr>
          <w:sz w:val="26"/>
          <w:szCs w:val="26"/>
        </w:rPr>
        <w:t>ТУ 3449-108-00111120-94</w:t>
      </w:r>
      <w:bookmarkEnd w:id="0"/>
      <w:r w:rsidR="00CE3361" w:rsidRPr="0066687C">
        <w:rPr>
          <w:sz w:val="26"/>
          <w:szCs w:val="26"/>
        </w:rPr>
        <w:t xml:space="preserve"> «Узлы крепления типа КГП»</w:t>
      </w:r>
      <w:r w:rsidR="00E205A9" w:rsidRPr="00E205A9">
        <w:rPr>
          <w:sz w:val="24"/>
          <w:szCs w:val="24"/>
        </w:rPr>
        <w:t>.</w:t>
      </w:r>
    </w:p>
    <w:p w14:paraId="4D530511" w14:textId="77777777" w:rsidR="00256EF3" w:rsidRPr="00A67559" w:rsidRDefault="00256EF3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D530512" w14:textId="77777777" w:rsidR="00A305DC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D530545" wp14:editId="4D530546">
            <wp:extent cx="3552825" cy="3057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 wp14:anchorId="4D530547" wp14:editId="4D530548">
            <wp:extent cx="2724150" cy="31337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530513" w14:textId="77777777" w:rsidR="00256EF3" w:rsidRPr="00CB6078" w:rsidRDefault="00256EF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53051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530515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D530516" w14:textId="77777777" w:rsidR="00CB1895" w:rsidRPr="00A24900" w:rsidRDefault="00CB1895" w:rsidP="00CB189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D53051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530518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530519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53051A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53051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53051C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53051D" w14:textId="166D9D43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57E36">
        <w:rPr>
          <w:sz w:val="24"/>
          <w:szCs w:val="24"/>
        </w:rPr>
        <w:t>Россети</w:t>
      </w:r>
      <w:bookmarkStart w:id="1" w:name="_GoBack"/>
      <w:bookmarkEnd w:id="1"/>
      <w:r>
        <w:rPr>
          <w:sz w:val="24"/>
          <w:szCs w:val="24"/>
        </w:rPr>
        <w:t>»;</w:t>
      </w:r>
    </w:p>
    <w:p w14:paraId="4D53051E" w14:textId="154D45B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2692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53051F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D530520" w14:textId="77777777" w:rsidR="00DE0C6D" w:rsidRPr="00F64720" w:rsidRDefault="00843900" w:rsidP="00CB18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D530521" w14:textId="77777777" w:rsidR="001C72DB" w:rsidRPr="00C56F6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D530522" w14:textId="77777777" w:rsidR="00F612AC" w:rsidRPr="00E205A9" w:rsidRDefault="00CE3361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6687C">
        <w:rPr>
          <w:sz w:val="26"/>
          <w:szCs w:val="26"/>
        </w:rPr>
        <w:t>ТУ 3449-108-00111120-94 «Узлы крепления типа КГП»</w:t>
      </w:r>
      <w:r w:rsidR="00A67559" w:rsidRPr="00E205A9">
        <w:rPr>
          <w:sz w:val="24"/>
          <w:szCs w:val="24"/>
        </w:rPr>
        <w:t>;</w:t>
      </w:r>
    </w:p>
    <w:p w14:paraId="4D530523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D530524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D530525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530526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D5305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53052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D530529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D53052A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D53052B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4213E6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D53052C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53052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53052E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4213E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D53052F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0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530531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D530532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530533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4213E6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4D530534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D5305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D53053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530537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D5305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D5305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53053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D53053B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D53053C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53053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53053E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53053F" w14:textId="77777777" w:rsidR="00562D55" w:rsidRPr="004213E6" w:rsidRDefault="0029774B" w:rsidP="004213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530540" w14:textId="77777777" w:rsidR="001D6900" w:rsidRPr="00CB6078" w:rsidRDefault="001D6900" w:rsidP="00451C4D">
      <w:pPr>
        <w:rPr>
          <w:sz w:val="26"/>
          <w:szCs w:val="26"/>
        </w:rPr>
      </w:pPr>
    </w:p>
    <w:p w14:paraId="4D530541" w14:textId="77777777" w:rsidR="004A2665" w:rsidRPr="00CB6078" w:rsidRDefault="004A2665" w:rsidP="00451C4D">
      <w:pPr>
        <w:rPr>
          <w:sz w:val="26"/>
          <w:szCs w:val="26"/>
        </w:rPr>
      </w:pPr>
    </w:p>
    <w:p w14:paraId="4D53054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53054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5305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3054B" w14:textId="77777777" w:rsidR="001E1E66" w:rsidRDefault="001E1E66">
      <w:r>
        <w:separator/>
      </w:r>
    </w:p>
  </w:endnote>
  <w:endnote w:type="continuationSeparator" w:id="0">
    <w:p w14:paraId="4D53054C" w14:textId="77777777" w:rsidR="001E1E66" w:rsidRDefault="001E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30549" w14:textId="77777777" w:rsidR="001E1E66" w:rsidRDefault="001E1E66">
      <w:r>
        <w:separator/>
      </w:r>
    </w:p>
  </w:footnote>
  <w:footnote w:type="continuationSeparator" w:id="0">
    <w:p w14:paraId="4D53054A" w14:textId="77777777" w:rsidR="001E1E66" w:rsidRDefault="001E1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3054D" w14:textId="77777777" w:rsidR="00AD7048" w:rsidRDefault="00783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53054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0BA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1E6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EF3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AD4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3E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47CD4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E36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A8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F2C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9D7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921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797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5B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D05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F68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895"/>
    <w:rsid w:val="00CB23BB"/>
    <w:rsid w:val="00CB2D25"/>
    <w:rsid w:val="00CB6078"/>
    <w:rsid w:val="00CB6E9A"/>
    <w:rsid w:val="00CB7033"/>
    <w:rsid w:val="00CB793D"/>
    <w:rsid w:val="00CC081C"/>
    <w:rsid w:val="00CC0CDD"/>
    <w:rsid w:val="00CC1755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361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0C1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5A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351F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8B1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5304FC"/>
  <w15:docId w15:val="{75902045-A1C9-4828-AF3C-F26F01E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26B4F-A878-4941-94D0-C8A0C7C1113B}"/>
</file>

<file path=customXml/itemProps2.xml><?xml version="1.0" encoding="utf-8"?>
<ds:datastoreItem xmlns:ds="http://schemas.openxmlformats.org/officeDocument/2006/customXml" ds:itemID="{33F57085-9486-46FC-97EF-4E8F950B7675}"/>
</file>

<file path=customXml/itemProps3.xml><?xml version="1.0" encoding="utf-8"?>
<ds:datastoreItem xmlns:ds="http://schemas.openxmlformats.org/officeDocument/2006/customXml" ds:itemID="{35488051-A469-4EB8-8E0A-36138894FEF6}"/>
</file>

<file path=customXml/itemProps4.xml><?xml version="1.0" encoding="utf-8"?>
<ds:datastoreItem xmlns:ds="http://schemas.openxmlformats.org/officeDocument/2006/customXml" ds:itemID="{6FA5AA86-D9EC-49E9-9CBC-3239DC6EAF16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2015-04-14T13:28:00Z</dcterms:created>
  <dcterms:modified xsi:type="dcterms:W3CDTF">2015-09-02T12:21:00Z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